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9FA56" w14:textId="77777777" w:rsidR="00B67241" w:rsidRDefault="00B67241" w:rsidP="00B6724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SWALKE, M.A.</w:t>
      </w:r>
      <w:r>
        <w:rPr>
          <w:rFonts w:ascii="Times New Roman" w:hAnsi="Times New Roman" w:cs="Times New Roman"/>
          <w:sz w:val="24"/>
          <w:szCs w:val="24"/>
        </w:rPr>
        <w:t xml:space="preserve">      (fl.1404)</w:t>
      </w:r>
    </w:p>
    <w:p w14:paraId="06D5995A" w14:textId="77777777" w:rsidR="00B67241" w:rsidRDefault="00B67241" w:rsidP="00B6724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14:paraId="4B68B895" w14:textId="77777777" w:rsidR="00B67241" w:rsidRDefault="00B67241" w:rsidP="00B6724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7E1063" w14:textId="77777777" w:rsidR="00B67241" w:rsidRDefault="00B67241" w:rsidP="00B6724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475AC9" w14:textId="77777777" w:rsidR="00B67241" w:rsidRDefault="00B67241" w:rsidP="00B6724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1404</w:t>
      </w:r>
      <w:r>
        <w:rPr>
          <w:rFonts w:ascii="Times New Roman" w:hAnsi="Times New Roman" w:cs="Times New Roman"/>
          <w:sz w:val="24"/>
          <w:szCs w:val="24"/>
        </w:rPr>
        <w:tab/>
        <w:t>He was a Fellow of Corpus Christi College.</w:t>
      </w:r>
    </w:p>
    <w:p w14:paraId="1272D366" w14:textId="77777777" w:rsidR="00B67241" w:rsidRDefault="00B67241" w:rsidP="00B6724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D5678">
        <w:rPr>
          <w:rFonts w:ascii="Times New Roman" w:hAnsi="Times New Roman" w:cs="Times New Roman"/>
          <w:sz w:val="24"/>
          <w:szCs w:val="24"/>
        </w:rPr>
        <w:t xml:space="preserve">(Alumni </w:t>
      </w:r>
      <w:proofErr w:type="spellStart"/>
      <w:r w:rsidRPr="00BD5678">
        <w:rPr>
          <w:rFonts w:ascii="Times New Roman" w:hAnsi="Times New Roman" w:cs="Times New Roman"/>
          <w:sz w:val="24"/>
          <w:szCs w:val="24"/>
        </w:rPr>
        <w:t>Cantab.</w:t>
      </w:r>
      <w:proofErr w:type="spellEnd"/>
      <w:r w:rsidRPr="00BD5678">
        <w:rPr>
          <w:rFonts w:ascii="Times New Roman" w:hAnsi="Times New Roman" w:cs="Times New Roman"/>
          <w:sz w:val="24"/>
          <w:szCs w:val="24"/>
        </w:rPr>
        <w:t xml:space="preserve"> vol.1 part 4 p.</w:t>
      </w:r>
      <w:r>
        <w:rPr>
          <w:rFonts w:ascii="Times New Roman" w:hAnsi="Times New Roman" w:cs="Times New Roman"/>
          <w:sz w:val="24"/>
          <w:szCs w:val="24"/>
        </w:rPr>
        <w:t>189)</w:t>
      </w:r>
    </w:p>
    <w:p w14:paraId="5A24A5A1" w14:textId="77777777" w:rsidR="00B67241" w:rsidRDefault="00B67241" w:rsidP="00B6724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F2E675" w14:textId="77777777" w:rsidR="00B67241" w:rsidRDefault="00B67241" w:rsidP="00B6724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7FEF98" w14:textId="77777777" w:rsidR="00B67241" w:rsidRDefault="00B67241" w:rsidP="00B6724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August 2021</w:t>
      </w:r>
    </w:p>
    <w:p w14:paraId="1015549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EBEF2" w14:textId="77777777" w:rsidR="00B67241" w:rsidRDefault="00B67241" w:rsidP="009139A6">
      <w:r>
        <w:separator/>
      </w:r>
    </w:p>
  </w:endnote>
  <w:endnote w:type="continuationSeparator" w:id="0">
    <w:p w14:paraId="19E50E23" w14:textId="77777777" w:rsidR="00B67241" w:rsidRDefault="00B6724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4901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9FC4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00F0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5A5728" w14:textId="77777777" w:rsidR="00B67241" w:rsidRDefault="00B67241" w:rsidP="009139A6">
      <w:r>
        <w:separator/>
      </w:r>
    </w:p>
  </w:footnote>
  <w:footnote w:type="continuationSeparator" w:id="0">
    <w:p w14:paraId="62190D1B" w14:textId="77777777" w:rsidR="00B67241" w:rsidRDefault="00B6724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24EA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1911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5023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241"/>
    <w:rsid w:val="000666E0"/>
    <w:rsid w:val="002510B7"/>
    <w:rsid w:val="005C130B"/>
    <w:rsid w:val="00826F5C"/>
    <w:rsid w:val="009139A6"/>
    <w:rsid w:val="009448BB"/>
    <w:rsid w:val="00A3176C"/>
    <w:rsid w:val="00AE65F8"/>
    <w:rsid w:val="00B67241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75C72E"/>
  <w15:chartTrackingRefBased/>
  <w15:docId w15:val="{861562CE-7BB2-46AF-890D-BA9D48566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2021-09-25T15:25:00Z</dcterms:created>
  <dcterms:modified xsi:type="dcterms:W3CDTF">2021-09-25T15:25:00Z</dcterms:modified>
</cp:coreProperties>
</file>